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6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54400160"/>
                                    </w:sdtPr>
                                    <w:sdtContent>
                                      <w:p w14:paraId="025C6B67" w14:textId="74517F8A" w:rsidR="00416E3D" w:rsidRDefault="00E61E74" w:rsidP="00416E3D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E61E74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6620F3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6</w:t>
                                        </w:r>
                                        <w:r w:rsidRPr="00E61E74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5F44A3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2</w:t>
                                        </w:r>
                                        <w:r w:rsidR="00DF4385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2DEC452E" w14:textId="2E910737" w:rsidR="00840E00" w:rsidRPr="00535962" w:rsidRDefault="00757E3D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54400160"/>
                              </w:sdtPr>
                              <w:sdtContent>
                                <w:p w14:paraId="025C6B67" w14:textId="74517F8A" w:rsidR="00416E3D" w:rsidRDefault="00E61E74" w:rsidP="00416E3D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E61E74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6620F3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6</w:t>
                                  </w:r>
                                  <w:r w:rsidRPr="00E61E74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5F44A3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2</w:t>
                                  </w:r>
                                  <w:r w:rsidR="00DF4385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2DEC452E" w14:textId="2E910737" w:rsidR="00840E00" w:rsidRPr="00535962" w:rsidRDefault="00757E3D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6248DFBF" w:rsidR="00535962" w:rsidRPr="00535962" w:rsidRDefault="00524DB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DEC4519" wp14:editId="6E7C7BCA">
                <wp:simplePos x="0" y="0"/>
                <wp:positionH relativeFrom="column">
                  <wp:posOffset>7400925</wp:posOffset>
                </wp:positionH>
                <wp:positionV relativeFrom="paragraph">
                  <wp:posOffset>7620</wp:posOffset>
                </wp:positionV>
                <wp:extent cx="177228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354046AB" w:rsidR="0026335F" w:rsidRPr="0026335F" w:rsidRDefault="00757E3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6-02-1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6620F3">
                                  <w:rPr>
                                    <w:rStyle w:val="Style5"/>
                                    <w:lang w:val="es-DO"/>
                                  </w:rPr>
                                  <w:t>16 de febrero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3" type="#_x0000_t202" style="position:absolute;margin-left:582.75pt;margin-top:.6pt;width:139.55pt;height:21.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xdn5AEAAKgDAAAOAAAAZHJzL2Uyb0RvYy54bWysU12P0zAQfEfiP1h+p2lCj5a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" filled="f" stroked="f">
                <v:textbox>
                  <w:txbxContent>
                    <w:p w14:paraId="2DEC4532" w14:textId="354046AB" w:rsidR="0026335F" w:rsidRPr="0026335F" w:rsidRDefault="00757E3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6-02-1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6620F3">
                            <w:rPr>
                              <w:rStyle w:val="Style5"/>
                              <w:lang w:val="es-DO"/>
                            </w:rPr>
                            <w:t>16 de febrero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A41E5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7" wp14:editId="6313FF44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757E3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4" type="#_x0000_t202" style="position:absolute;margin-left:190.7pt;margin-top:7.9pt;width:321.25pt;height:22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" stroked="f">
                <v:textbox>
                  <w:txbxContent>
                    <w:p w14:paraId="2DEC4531" w14:textId="00C69673" w:rsidR="002E1412" w:rsidRPr="002E1412" w:rsidRDefault="00757E3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757E3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757E3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5F44A3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5F44A3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C067EE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645AB" w14:textId="77777777" w:rsidR="00693DEF" w:rsidRDefault="00693DEF" w:rsidP="001007E7">
      <w:pPr>
        <w:spacing w:after="0" w:line="240" w:lineRule="auto"/>
      </w:pPr>
      <w:r>
        <w:separator/>
      </w:r>
    </w:p>
  </w:endnote>
  <w:endnote w:type="continuationSeparator" w:id="0">
    <w:p w14:paraId="27362707" w14:textId="77777777" w:rsidR="00693DEF" w:rsidRDefault="00693DE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45659" w14:textId="77777777" w:rsidR="00693DEF" w:rsidRDefault="00693DEF" w:rsidP="001007E7">
      <w:pPr>
        <w:spacing w:after="0" w:line="240" w:lineRule="auto"/>
      </w:pPr>
      <w:r>
        <w:separator/>
      </w:r>
    </w:p>
  </w:footnote>
  <w:footnote w:type="continuationSeparator" w:id="0">
    <w:p w14:paraId="4BC43205" w14:textId="77777777" w:rsidR="00693DEF" w:rsidRDefault="00693DE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35B9D"/>
    <w:rsid w:val="000842CB"/>
    <w:rsid w:val="00090E8D"/>
    <w:rsid w:val="000A5DAC"/>
    <w:rsid w:val="000B3B70"/>
    <w:rsid w:val="001007E7"/>
    <w:rsid w:val="001020C0"/>
    <w:rsid w:val="00123B8D"/>
    <w:rsid w:val="0012435B"/>
    <w:rsid w:val="001341C6"/>
    <w:rsid w:val="00146823"/>
    <w:rsid w:val="00154E64"/>
    <w:rsid w:val="001550BB"/>
    <w:rsid w:val="00157600"/>
    <w:rsid w:val="00165A4D"/>
    <w:rsid w:val="00170EC5"/>
    <w:rsid w:val="00176682"/>
    <w:rsid w:val="00191842"/>
    <w:rsid w:val="00194FF2"/>
    <w:rsid w:val="001A0B18"/>
    <w:rsid w:val="001A16B3"/>
    <w:rsid w:val="001F28CC"/>
    <w:rsid w:val="001F73A7"/>
    <w:rsid w:val="00214CF5"/>
    <w:rsid w:val="00216525"/>
    <w:rsid w:val="002356C0"/>
    <w:rsid w:val="00253DBA"/>
    <w:rsid w:val="0026335F"/>
    <w:rsid w:val="002655DF"/>
    <w:rsid w:val="002819EB"/>
    <w:rsid w:val="00284B63"/>
    <w:rsid w:val="002860A4"/>
    <w:rsid w:val="002971F5"/>
    <w:rsid w:val="002E1412"/>
    <w:rsid w:val="002E25BF"/>
    <w:rsid w:val="00314023"/>
    <w:rsid w:val="0031441A"/>
    <w:rsid w:val="003514FA"/>
    <w:rsid w:val="003519AB"/>
    <w:rsid w:val="00364060"/>
    <w:rsid w:val="003B38E0"/>
    <w:rsid w:val="003F0543"/>
    <w:rsid w:val="00402A54"/>
    <w:rsid w:val="00416E3D"/>
    <w:rsid w:val="0042490F"/>
    <w:rsid w:val="00435FB1"/>
    <w:rsid w:val="00466B9C"/>
    <w:rsid w:val="004762B3"/>
    <w:rsid w:val="004767CC"/>
    <w:rsid w:val="00476DDC"/>
    <w:rsid w:val="00480B5D"/>
    <w:rsid w:val="004865D1"/>
    <w:rsid w:val="004C4743"/>
    <w:rsid w:val="00515F8F"/>
    <w:rsid w:val="00524DBD"/>
    <w:rsid w:val="0053293F"/>
    <w:rsid w:val="00535962"/>
    <w:rsid w:val="005518B0"/>
    <w:rsid w:val="00551CCA"/>
    <w:rsid w:val="005B442B"/>
    <w:rsid w:val="005C3AA9"/>
    <w:rsid w:val="005F44A3"/>
    <w:rsid w:val="00602C05"/>
    <w:rsid w:val="00611A07"/>
    <w:rsid w:val="0062592A"/>
    <w:rsid w:val="006506D0"/>
    <w:rsid w:val="00651E48"/>
    <w:rsid w:val="0065455C"/>
    <w:rsid w:val="006620F3"/>
    <w:rsid w:val="006709BC"/>
    <w:rsid w:val="006758C0"/>
    <w:rsid w:val="00693DEF"/>
    <w:rsid w:val="006A43C4"/>
    <w:rsid w:val="006B58F3"/>
    <w:rsid w:val="006D7A9E"/>
    <w:rsid w:val="007372FF"/>
    <w:rsid w:val="007563D3"/>
    <w:rsid w:val="00757E3D"/>
    <w:rsid w:val="00780880"/>
    <w:rsid w:val="007B6F6F"/>
    <w:rsid w:val="007D608F"/>
    <w:rsid w:val="00810515"/>
    <w:rsid w:val="00822B7A"/>
    <w:rsid w:val="00827579"/>
    <w:rsid w:val="00830A6F"/>
    <w:rsid w:val="0083342F"/>
    <w:rsid w:val="00840E00"/>
    <w:rsid w:val="008604C3"/>
    <w:rsid w:val="008610EA"/>
    <w:rsid w:val="008940A7"/>
    <w:rsid w:val="00896739"/>
    <w:rsid w:val="008A68D0"/>
    <w:rsid w:val="008B3AE5"/>
    <w:rsid w:val="008B4486"/>
    <w:rsid w:val="009050C0"/>
    <w:rsid w:val="00931E0A"/>
    <w:rsid w:val="009966CF"/>
    <w:rsid w:val="009A2AEC"/>
    <w:rsid w:val="009A41E5"/>
    <w:rsid w:val="009B342E"/>
    <w:rsid w:val="00A16099"/>
    <w:rsid w:val="00A16929"/>
    <w:rsid w:val="00A640BD"/>
    <w:rsid w:val="00A6449B"/>
    <w:rsid w:val="00A70D1A"/>
    <w:rsid w:val="00A73BAD"/>
    <w:rsid w:val="00A8387F"/>
    <w:rsid w:val="00AB0F33"/>
    <w:rsid w:val="00AB4966"/>
    <w:rsid w:val="00AC0F95"/>
    <w:rsid w:val="00AD7919"/>
    <w:rsid w:val="00AE0C17"/>
    <w:rsid w:val="00AF0D2F"/>
    <w:rsid w:val="00B30BBA"/>
    <w:rsid w:val="00B420BA"/>
    <w:rsid w:val="00B602C2"/>
    <w:rsid w:val="00B61C14"/>
    <w:rsid w:val="00B62EEF"/>
    <w:rsid w:val="00B97B51"/>
    <w:rsid w:val="00BC1D0C"/>
    <w:rsid w:val="00BC61BD"/>
    <w:rsid w:val="00BE4FB0"/>
    <w:rsid w:val="00C02595"/>
    <w:rsid w:val="00C067EE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B6744"/>
    <w:rsid w:val="00DC5D96"/>
    <w:rsid w:val="00DD4F3E"/>
    <w:rsid w:val="00DF4385"/>
    <w:rsid w:val="00E06F0A"/>
    <w:rsid w:val="00E13E55"/>
    <w:rsid w:val="00E61E74"/>
    <w:rsid w:val="00E734FA"/>
    <w:rsid w:val="00E81276"/>
    <w:rsid w:val="00E96BF4"/>
    <w:rsid w:val="00EA7406"/>
    <w:rsid w:val="00EC3980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5911"/>
    <w:rsid w:val="00FD602C"/>
    <w:rsid w:val="00FF646A"/>
    <w:rsid w:val="33E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9665FB56-F100-4A9B-A82E-A125FAE1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606B2-6D32-4D90-ACA3-E829331D76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6F2405FC-7CAC-4F73-85CE-D94AD09E2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151</Words>
  <Characters>744</Characters>
  <Application>Microsoft Office Word</Application>
  <DocSecurity>0</DocSecurity>
  <Lines>49</Lines>
  <Paragraphs>42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Martha Gladys Jiménez Feliz</cp:lastModifiedBy>
  <cp:revision>35</cp:revision>
  <cp:lastPrinted>2011-03-04T23:05:00Z</cp:lastPrinted>
  <dcterms:created xsi:type="dcterms:W3CDTF">2014-01-02T17:42:00Z</dcterms:created>
  <dcterms:modified xsi:type="dcterms:W3CDTF">2026-03-26T19:46:00Z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